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XX年度凉山州农业系列副高级职称申报</w:t>
      </w:r>
    </w:p>
    <w:p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 xml:space="preserve">工作业绩证明材料目录（示例） </w:t>
      </w:r>
    </w:p>
    <w:p>
      <w:pPr>
        <w:spacing w:line="560" w:lineRule="exact"/>
        <w:jc w:val="both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姓名：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申报职称：          申报</w:t>
      </w:r>
      <w:r>
        <w:rPr>
          <w:rFonts w:hint="eastAsia" w:ascii="仿宋_GB2312" w:hAnsi="仿宋_GB2312" w:eastAsia="仿宋_GB2312" w:cs="仿宋_GB2312"/>
          <w:sz w:val="28"/>
          <w:szCs w:val="28"/>
        </w:rPr>
        <w:t>专业：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所在单位</w:t>
      </w:r>
      <w:r>
        <w:rPr>
          <w:rFonts w:hint="eastAsia" w:ascii="仿宋_GB2312" w:hAnsi="仿宋_GB2312" w:eastAsia="仿宋_GB2312" w:cs="仿宋_GB2312"/>
          <w:sz w:val="28"/>
          <w:szCs w:val="28"/>
        </w:rPr>
        <w:t>审核人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签字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联系电话：</w:t>
      </w:r>
    </w:p>
    <w:p>
      <w:pPr>
        <w:spacing w:line="560" w:lineRule="exact"/>
        <w:jc w:val="both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送审单位</w:t>
      </w:r>
      <w:r>
        <w:rPr>
          <w:rFonts w:hint="eastAsia" w:ascii="仿宋_GB2312" w:hAnsi="仿宋_GB2312" w:eastAsia="仿宋_GB2312" w:cs="仿宋_GB2312"/>
          <w:sz w:val="28"/>
          <w:szCs w:val="28"/>
        </w:rPr>
        <w:t>审核人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签字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    联系电话：</w:t>
      </w:r>
    </w:p>
    <w:tbl>
      <w:tblPr>
        <w:tblStyle w:val="4"/>
        <w:tblpPr w:leftFromText="180" w:rightFromText="180" w:vertAnchor="text" w:horzAnchor="page" w:tblpXSpec="center" w:tblpY="124"/>
        <w:tblOverlap w:val="never"/>
        <w:tblW w:w="98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90"/>
        <w:gridCol w:w="1507"/>
        <w:gridCol w:w="30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52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sz w:val="28"/>
                <w:szCs w:val="28"/>
              </w:rPr>
              <w:t>材料名称</w:t>
            </w:r>
          </w:p>
        </w:tc>
        <w:tc>
          <w:tcPr>
            <w:tcW w:w="15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z w:val="28"/>
                <w:szCs w:val="28"/>
                <w:lang w:val="en-US" w:eastAsia="zh-CN"/>
              </w:rPr>
              <w:t>页码</w:t>
            </w:r>
          </w:p>
        </w:tc>
        <w:tc>
          <w:tcPr>
            <w:tcW w:w="30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52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一、申报条件证明材料</w:t>
            </w:r>
          </w:p>
        </w:tc>
        <w:tc>
          <w:tcPr>
            <w:tcW w:w="15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1-XX</w:t>
            </w:r>
          </w:p>
        </w:tc>
        <w:tc>
          <w:tcPr>
            <w:tcW w:w="30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52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outlineLvl w:val="9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业绩成果：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XX年全州粮食生产先进个人</w:t>
            </w:r>
          </w:p>
        </w:tc>
        <w:tc>
          <w:tcPr>
            <w:tcW w:w="15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1-XX</w:t>
            </w:r>
          </w:p>
        </w:tc>
        <w:tc>
          <w:tcPr>
            <w:tcW w:w="30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符合“川农规〔2023〕2号”第七条第四款第4项第4点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529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论文（论著）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  <w:t>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XXXXX(国家级期刊《XXXXX》，ISSN刊号：XXXXXX，CN刊号：XXXXXX;第 作者）或XXXXX专著（主编，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ISBN统一书号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XXXX）</w:t>
            </w:r>
          </w:p>
        </w:tc>
        <w:tc>
          <w:tcPr>
            <w:tcW w:w="15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XX-XX</w:t>
            </w:r>
          </w:p>
        </w:tc>
        <w:tc>
          <w:tcPr>
            <w:tcW w:w="30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符合“川农规〔2023〕2号”第七条第四款第5项第1点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529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未发表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论文（论著）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XXX发展规划、XXX技术方案等（2项以上，需由主管部门证明其系本人主笔撰写）</w:t>
            </w:r>
          </w:p>
        </w:tc>
        <w:tc>
          <w:tcPr>
            <w:tcW w:w="15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XX-XX</w:t>
            </w:r>
          </w:p>
        </w:tc>
        <w:tc>
          <w:tcPr>
            <w:tcW w:w="30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符合“川农规〔2023〕2号”第七条第四款第5项第2点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52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二、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业绩成果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其他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证明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材料</w:t>
            </w:r>
          </w:p>
        </w:tc>
        <w:tc>
          <w:tcPr>
            <w:tcW w:w="15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XX-XX</w:t>
            </w:r>
          </w:p>
        </w:tc>
        <w:tc>
          <w:tcPr>
            <w:tcW w:w="30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52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1.XXXXX奖</w:t>
            </w:r>
          </w:p>
        </w:tc>
        <w:tc>
          <w:tcPr>
            <w:tcW w:w="15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XX-XX</w:t>
            </w:r>
          </w:p>
        </w:tc>
        <w:tc>
          <w:tcPr>
            <w:tcW w:w="30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52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2.XX专利</w:t>
            </w:r>
          </w:p>
        </w:tc>
        <w:tc>
          <w:tcPr>
            <w:tcW w:w="15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XX-XX</w:t>
            </w:r>
          </w:p>
        </w:tc>
        <w:tc>
          <w:tcPr>
            <w:tcW w:w="30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  <w:jc w:val="center"/>
        </w:trPr>
        <w:tc>
          <w:tcPr>
            <w:tcW w:w="52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3.XX技术标准</w:t>
            </w:r>
          </w:p>
        </w:tc>
        <w:tc>
          <w:tcPr>
            <w:tcW w:w="15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XX-XX</w:t>
            </w:r>
          </w:p>
        </w:tc>
        <w:tc>
          <w:tcPr>
            <w:tcW w:w="30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52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三、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论文（论著）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其他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证明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材料</w:t>
            </w:r>
          </w:p>
        </w:tc>
        <w:tc>
          <w:tcPr>
            <w:tcW w:w="15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XX-XX</w:t>
            </w:r>
          </w:p>
        </w:tc>
        <w:tc>
          <w:tcPr>
            <w:tcW w:w="30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刊物封面、目录、论文（论著）主要内容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exact"/>
          <w:jc w:val="center"/>
        </w:trPr>
        <w:tc>
          <w:tcPr>
            <w:tcW w:w="52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1.XXXXX(国家级期刊《XXXXX》;第 作者）</w:t>
            </w:r>
          </w:p>
        </w:tc>
        <w:tc>
          <w:tcPr>
            <w:tcW w:w="15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XX-XX</w:t>
            </w:r>
          </w:p>
        </w:tc>
        <w:tc>
          <w:tcPr>
            <w:tcW w:w="30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exact"/>
          <w:jc w:val="center"/>
        </w:trPr>
        <w:tc>
          <w:tcPr>
            <w:tcW w:w="52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2.XXXXX专著（编委，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ISBN统一书号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XXXX）</w:t>
            </w:r>
          </w:p>
        </w:tc>
        <w:tc>
          <w:tcPr>
            <w:tcW w:w="15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XX-XX</w:t>
            </w:r>
          </w:p>
        </w:tc>
        <w:tc>
          <w:tcPr>
            <w:tcW w:w="30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exact"/>
          <w:jc w:val="center"/>
        </w:trPr>
        <w:tc>
          <w:tcPr>
            <w:tcW w:w="52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四、其他证明材料</w:t>
            </w:r>
          </w:p>
        </w:tc>
        <w:tc>
          <w:tcPr>
            <w:tcW w:w="15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XX-XX</w:t>
            </w:r>
          </w:p>
        </w:tc>
        <w:tc>
          <w:tcPr>
            <w:tcW w:w="30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exact"/>
          <w:jc w:val="center"/>
        </w:trPr>
        <w:tc>
          <w:tcPr>
            <w:tcW w:w="52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outlineLvl w:val="9"/>
              <w:rPr>
                <w:rFonts w:hint="default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1.XXX发展规划</w:t>
            </w:r>
          </w:p>
        </w:tc>
        <w:tc>
          <w:tcPr>
            <w:tcW w:w="15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XX-XX</w:t>
            </w:r>
          </w:p>
        </w:tc>
        <w:tc>
          <w:tcPr>
            <w:tcW w:w="30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需由单位证明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其系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本人主笔或参与撰写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exact"/>
          <w:jc w:val="center"/>
        </w:trPr>
        <w:tc>
          <w:tcPr>
            <w:tcW w:w="52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2.XXX可行性研究报告</w:t>
            </w:r>
          </w:p>
        </w:tc>
        <w:tc>
          <w:tcPr>
            <w:tcW w:w="15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XX-XX</w:t>
            </w:r>
          </w:p>
        </w:tc>
        <w:tc>
          <w:tcPr>
            <w:tcW w:w="30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需由单位证明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其系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本人主笔或参与撰写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52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3.XXX项目实施方案</w:t>
            </w:r>
          </w:p>
        </w:tc>
        <w:tc>
          <w:tcPr>
            <w:tcW w:w="15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XX-XX</w:t>
            </w:r>
          </w:p>
        </w:tc>
        <w:tc>
          <w:tcPr>
            <w:tcW w:w="30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需提供其本人参与实施相关证明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注：申报条件证明材料后的相关材料可自行排版，但需参照示例内容进行填写并由所在工作单位核实盖章。证明材料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只复印与本人相关内容，突出重点，避免材料过厚。</w:t>
      </w:r>
    </w:p>
    <w:sectPr>
      <w:footerReference r:id="rId3" w:type="default"/>
      <w:footerReference r:id="rId4" w:type="even"/>
      <w:pgSz w:w="11906" w:h="16838"/>
      <w:pgMar w:top="1588" w:right="1588" w:bottom="1418" w:left="1531" w:header="851" w:footer="1134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25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right="210" w:rightChars="100"/>
      <w:rPr>
        <w:rStyle w:val="7"/>
        <w:rFonts w:ascii="宋体" w:hAnsi="宋体"/>
        <w:sz w:val="28"/>
        <w:szCs w:val="28"/>
      </w:rPr>
    </w:pP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2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BEE158"/>
    <w:multiLevelType w:val="singleLevel"/>
    <w:tmpl w:val="09BEE158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VjZTYzNzZkOGU4NGNmMjJjMzBkYzQ2NGNmNzQ1MDAifQ=="/>
  </w:docVars>
  <w:rsids>
    <w:rsidRoot w:val="F88F01AC"/>
    <w:rsid w:val="00015A2C"/>
    <w:rsid w:val="00017D45"/>
    <w:rsid w:val="000369EF"/>
    <w:rsid w:val="000612F8"/>
    <w:rsid w:val="00076AA6"/>
    <w:rsid w:val="00090FE3"/>
    <w:rsid w:val="00094B7D"/>
    <w:rsid w:val="000A6C5A"/>
    <w:rsid w:val="000D5A40"/>
    <w:rsid w:val="00112EB4"/>
    <w:rsid w:val="00164131"/>
    <w:rsid w:val="001A6460"/>
    <w:rsid w:val="001B7E8D"/>
    <w:rsid w:val="002062F6"/>
    <w:rsid w:val="00295FC9"/>
    <w:rsid w:val="002D441C"/>
    <w:rsid w:val="00362BBD"/>
    <w:rsid w:val="00374334"/>
    <w:rsid w:val="003D4A04"/>
    <w:rsid w:val="00410DB2"/>
    <w:rsid w:val="00416F25"/>
    <w:rsid w:val="00432584"/>
    <w:rsid w:val="00471865"/>
    <w:rsid w:val="004A43AC"/>
    <w:rsid w:val="004F3594"/>
    <w:rsid w:val="00586270"/>
    <w:rsid w:val="00623C0A"/>
    <w:rsid w:val="00682C5C"/>
    <w:rsid w:val="0069790D"/>
    <w:rsid w:val="006C068F"/>
    <w:rsid w:val="006C7375"/>
    <w:rsid w:val="0070523B"/>
    <w:rsid w:val="0076226D"/>
    <w:rsid w:val="007C57D8"/>
    <w:rsid w:val="00811B89"/>
    <w:rsid w:val="00966224"/>
    <w:rsid w:val="00982DBC"/>
    <w:rsid w:val="009B5BB3"/>
    <w:rsid w:val="009D6F41"/>
    <w:rsid w:val="009F2683"/>
    <w:rsid w:val="00A33D15"/>
    <w:rsid w:val="00A71921"/>
    <w:rsid w:val="00AA2368"/>
    <w:rsid w:val="00AF2A61"/>
    <w:rsid w:val="00B316CA"/>
    <w:rsid w:val="00B82409"/>
    <w:rsid w:val="00B91E0F"/>
    <w:rsid w:val="00BF4CF6"/>
    <w:rsid w:val="00C23EE5"/>
    <w:rsid w:val="00C259A9"/>
    <w:rsid w:val="00C46BCE"/>
    <w:rsid w:val="00C85875"/>
    <w:rsid w:val="00D373A9"/>
    <w:rsid w:val="00D538D2"/>
    <w:rsid w:val="00D802E9"/>
    <w:rsid w:val="00DE4601"/>
    <w:rsid w:val="00DE633D"/>
    <w:rsid w:val="00E24B53"/>
    <w:rsid w:val="00E51FE9"/>
    <w:rsid w:val="00E623D1"/>
    <w:rsid w:val="00E91CD2"/>
    <w:rsid w:val="00ED2C49"/>
    <w:rsid w:val="00F538BA"/>
    <w:rsid w:val="00F800D9"/>
    <w:rsid w:val="00FB2299"/>
    <w:rsid w:val="00FD39C9"/>
    <w:rsid w:val="00FF5AC9"/>
    <w:rsid w:val="00FF638F"/>
    <w:rsid w:val="0279177D"/>
    <w:rsid w:val="03536101"/>
    <w:rsid w:val="03964826"/>
    <w:rsid w:val="063B7EE8"/>
    <w:rsid w:val="0648625E"/>
    <w:rsid w:val="0AAE261C"/>
    <w:rsid w:val="0AB65BEE"/>
    <w:rsid w:val="0B3316D4"/>
    <w:rsid w:val="0B7557E2"/>
    <w:rsid w:val="0CBF6F17"/>
    <w:rsid w:val="0D8C5246"/>
    <w:rsid w:val="0DF834FC"/>
    <w:rsid w:val="0E6A6A2D"/>
    <w:rsid w:val="0F990697"/>
    <w:rsid w:val="10350003"/>
    <w:rsid w:val="11600DF3"/>
    <w:rsid w:val="12334547"/>
    <w:rsid w:val="171C50D3"/>
    <w:rsid w:val="17863EC6"/>
    <w:rsid w:val="193225E4"/>
    <w:rsid w:val="19A4715A"/>
    <w:rsid w:val="1A2A1F24"/>
    <w:rsid w:val="1A563640"/>
    <w:rsid w:val="1AEA6C1A"/>
    <w:rsid w:val="1C7145A3"/>
    <w:rsid w:val="1CFC5E9D"/>
    <w:rsid w:val="1E613099"/>
    <w:rsid w:val="1EBA79E9"/>
    <w:rsid w:val="2316244D"/>
    <w:rsid w:val="23287920"/>
    <w:rsid w:val="273341DB"/>
    <w:rsid w:val="27667C30"/>
    <w:rsid w:val="2AE07DB3"/>
    <w:rsid w:val="2AF23A16"/>
    <w:rsid w:val="2D1370D5"/>
    <w:rsid w:val="2E7157F9"/>
    <w:rsid w:val="302710E1"/>
    <w:rsid w:val="31D937D8"/>
    <w:rsid w:val="31FE316B"/>
    <w:rsid w:val="32A824E4"/>
    <w:rsid w:val="334B64E8"/>
    <w:rsid w:val="3371649D"/>
    <w:rsid w:val="338557E5"/>
    <w:rsid w:val="33E53D73"/>
    <w:rsid w:val="37353692"/>
    <w:rsid w:val="37EC5DE0"/>
    <w:rsid w:val="38345AEE"/>
    <w:rsid w:val="38383A44"/>
    <w:rsid w:val="386B054D"/>
    <w:rsid w:val="38A20213"/>
    <w:rsid w:val="39463B04"/>
    <w:rsid w:val="39F21A1E"/>
    <w:rsid w:val="3A5E23D3"/>
    <w:rsid w:val="3AC53884"/>
    <w:rsid w:val="3B425EC8"/>
    <w:rsid w:val="3C0D4BB1"/>
    <w:rsid w:val="3C3401B6"/>
    <w:rsid w:val="3D5002C6"/>
    <w:rsid w:val="40345670"/>
    <w:rsid w:val="40933453"/>
    <w:rsid w:val="419D4F33"/>
    <w:rsid w:val="42E816D2"/>
    <w:rsid w:val="43E22422"/>
    <w:rsid w:val="43EE7018"/>
    <w:rsid w:val="45CA711C"/>
    <w:rsid w:val="45FD755F"/>
    <w:rsid w:val="47723D37"/>
    <w:rsid w:val="494F2B91"/>
    <w:rsid w:val="496E1C08"/>
    <w:rsid w:val="4CCF6009"/>
    <w:rsid w:val="4E275DC7"/>
    <w:rsid w:val="4ED755D4"/>
    <w:rsid w:val="51A862A3"/>
    <w:rsid w:val="538B3DE1"/>
    <w:rsid w:val="54D975BE"/>
    <w:rsid w:val="59322C08"/>
    <w:rsid w:val="5A646B5B"/>
    <w:rsid w:val="5AD07940"/>
    <w:rsid w:val="5B7573EE"/>
    <w:rsid w:val="5B9F2CC1"/>
    <w:rsid w:val="5CED4F00"/>
    <w:rsid w:val="5E0D1A4F"/>
    <w:rsid w:val="5F2336B4"/>
    <w:rsid w:val="5F551E92"/>
    <w:rsid w:val="5FAD406B"/>
    <w:rsid w:val="601E75C2"/>
    <w:rsid w:val="60347A9D"/>
    <w:rsid w:val="62E323D2"/>
    <w:rsid w:val="6332564A"/>
    <w:rsid w:val="64372DF4"/>
    <w:rsid w:val="6533097D"/>
    <w:rsid w:val="6553770F"/>
    <w:rsid w:val="66535D8A"/>
    <w:rsid w:val="6A386B08"/>
    <w:rsid w:val="6BE217F3"/>
    <w:rsid w:val="6C172D01"/>
    <w:rsid w:val="6D65638A"/>
    <w:rsid w:val="6E63528F"/>
    <w:rsid w:val="6F2A1462"/>
    <w:rsid w:val="6F7B326C"/>
    <w:rsid w:val="6FAB3375"/>
    <w:rsid w:val="72CD4AB3"/>
    <w:rsid w:val="734B7F90"/>
    <w:rsid w:val="73FBCAD7"/>
    <w:rsid w:val="78EA0EEB"/>
    <w:rsid w:val="7B0A116B"/>
    <w:rsid w:val="7DAA542B"/>
    <w:rsid w:val="7EFF0A85"/>
    <w:rsid w:val="886FBDF0"/>
    <w:rsid w:val="9FF808D0"/>
    <w:rsid w:val="ADE46030"/>
    <w:rsid w:val="DF9D3804"/>
    <w:rsid w:val="E4E6B7CA"/>
    <w:rsid w:val="F5B49A64"/>
    <w:rsid w:val="F88F01AC"/>
    <w:rsid w:val="FFE7A43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media\user\E&#30424;\2023\&#32844;&#31216;\&#32844;&#31216;&#30003;&#25253;\&#20937;&#23665;&#24030;&#26519;&#19994;&#21644;&#33609;&#21407;&#23616;&#20851;&#20110;&#24320;&#23637;2022&#24180;&#24230;&#20937;&#23665;&#24030;&#26519;&#19994;&#21644;&#33609;&#21407;&#19987;&#19994;&#20013;&#12289;&#21021;&#32423;&#32844;&#31216;&#35780;&#23457;&#24037;&#20316;&#30340;&#36890;&#30693;\&#30456;&#20851;&#38468;&#20214;\&#38468;&#20214;4.&#35013;&#35746;&#25104;&#19968;&#20876;&#26448;&#26009;&#30446;&#24405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附件4.装订成一册材料目录.dot</Template>
  <Pages>1</Pages>
  <Words>373</Words>
  <Characters>458</Characters>
  <Lines>4</Lines>
  <Paragraphs>1</Paragraphs>
  <TotalTime>2</TotalTime>
  <ScaleCrop>false</ScaleCrop>
  <LinksUpToDate>false</LinksUpToDate>
  <CharactersWithSpaces>571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2023-07-28T17:21:00Z</dcterms:created>
  <dc:creator>user</dc:creator>
  <cp:lastModifiedBy>here</cp:lastModifiedBy>
  <dcterms:modified xsi:type="dcterms:W3CDTF">2023-09-08T02:37:03Z</dcterms:modified>
  <dc:title>专业技术资格评审材料之一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284C5CA10EC9467FA128C9A3CE207623_13</vt:lpwstr>
  </property>
</Properties>
</file>